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65B51" w14:textId="77777777" w:rsidR="00D01D4B" w:rsidRPr="00222137" w:rsidRDefault="00D01D4B" w:rsidP="00222137">
      <w:bookmarkStart w:id="0" w:name="_Toc182833061"/>
    </w:p>
    <w:p w14:paraId="2198B4BB" w14:textId="30B49952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37124668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910705">
        <w:rPr>
          <w:rFonts w:cs="Arial"/>
          <w:i/>
          <w:sz w:val="22"/>
          <w:szCs w:val="22"/>
        </w:rPr>
        <w:t xml:space="preserve">Oferenta </w:t>
      </w:r>
      <w:r w:rsidRPr="002A5AFB">
        <w:rPr>
          <w:rFonts w:cs="Arial"/>
          <w:i/>
          <w:sz w:val="22"/>
          <w:szCs w:val="22"/>
        </w:rPr>
        <w:t>___________________________________________________,</w:t>
      </w:r>
    </w:p>
    <w:p w14:paraId="01318EF3" w14:textId="77777777" w:rsidR="00A25D7C" w:rsidRPr="002A5AFB" w:rsidRDefault="00A25D7C" w:rsidP="00A25D7C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1B17D117" w14:textId="2E8A83B2" w:rsidR="00D829CA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>aktualizacji oferty i prowadzenia korespondencji na</w:t>
      </w:r>
    </w:p>
    <w:p w14:paraId="368A12CE" w14:textId="77777777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56A0A061" w14:textId="4B91AC44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_________________ , e-mail: _________________</w:t>
      </w:r>
    </w:p>
    <w:p w14:paraId="0F14A89E" w14:textId="77777777" w:rsidR="002736BD" w:rsidRPr="002A5AFB" w:rsidRDefault="002736BD" w:rsidP="00A25D7C">
      <w:pPr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1790A34D" w:rsidR="00A25D7C" w:rsidRPr="000D18BA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="005E320C">
        <w:rPr>
          <w:rFonts w:eastAsia="Calibri" w:cs="Arial"/>
          <w:b/>
          <w:sz w:val="22"/>
          <w:szCs w:val="22"/>
        </w:rPr>
        <w:t xml:space="preserve"> </w:t>
      </w:r>
      <w:r w:rsidR="005E320C" w:rsidRPr="000D18BA">
        <w:rPr>
          <w:rFonts w:eastAsia="Calibri" w:cs="Arial"/>
          <w:b/>
          <w:sz w:val="22"/>
          <w:szCs w:val="22"/>
        </w:rPr>
        <w:t xml:space="preserve">na </w:t>
      </w:r>
      <w:r w:rsidR="00CD650B">
        <w:rPr>
          <w:rFonts w:eastAsia="Calibri" w:cs="Arial"/>
          <w:b/>
          <w:sz w:val="22"/>
          <w:szCs w:val="22"/>
        </w:rPr>
        <w:t>realizację</w:t>
      </w:r>
      <w:r w:rsidR="00910705">
        <w:rPr>
          <w:rFonts w:eastAsia="Calibri" w:cs="Arial"/>
          <w:b/>
          <w:sz w:val="22"/>
          <w:szCs w:val="22"/>
        </w:rPr>
        <w:t xml:space="preserve"> zadania pn. </w:t>
      </w:r>
      <w:r w:rsidR="000D18BA">
        <w:rPr>
          <w:rFonts w:eastAsia="Calibri" w:cs="Arial"/>
          <w:b/>
          <w:sz w:val="22"/>
          <w:szCs w:val="22"/>
        </w:rPr>
        <w:t>„</w:t>
      </w:r>
      <w:r w:rsidR="00CD650B" w:rsidRPr="00CD650B">
        <w:rPr>
          <w:rFonts w:eastAsia="Calibri" w:cs="Arial"/>
          <w:b/>
          <w:bCs/>
          <w:iCs/>
          <w:sz w:val="22"/>
          <w:szCs w:val="22"/>
        </w:rPr>
        <w:t>Wykonanie robót budowlanych w budynku Gazowni w Stargardzie zlokalizowanym przy ul. Reymonta 16 w m. Stargard</w:t>
      </w:r>
      <w:r w:rsidR="000D18BA">
        <w:rPr>
          <w:rFonts w:eastAsia="Calibri" w:cs="Arial"/>
          <w:b/>
          <w:bCs/>
          <w:iCs/>
          <w:sz w:val="22"/>
          <w:szCs w:val="22"/>
        </w:rPr>
        <w:t>”</w:t>
      </w:r>
    </w:p>
    <w:p w14:paraId="70ACBF8C" w14:textId="77777777" w:rsidR="000D18BA" w:rsidRPr="002A5AFB" w:rsidRDefault="000D18BA" w:rsidP="000D18BA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33259657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48057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2BE09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652C694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098D0EC" w14:textId="11DF40F5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REGON: _________________</w:t>
      </w:r>
    </w:p>
    <w:p w14:paraId="0193A05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268BF40F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NIP: _________________</w:t>
      </w:r>
    </w:p>
    <w:p w14:paraId="3AC01316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28E330AB" w:rsidR="00C81E07" w:rsidRPr="002A5AFB" w:rsidRDefault="00000000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_________________,</w:t>
      </w:r>
    </w:p>
    <w:p w14:paraId="4ACEA407" w14:textId="77777777" w:rsidR="004F1C65" w:rsidRPr="002A5AFB" w:rsidRDefault="004F1C65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000000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48057E">
      <w:pPr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48057E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1C7B2F78" w14:textId="77777777" w:rsidR="00A25D7C" w:rsidRPr="002A5AFB" w:rsidRDefault="00A25D7C" w:rsidP="00A25D7C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166A32E8" w14:textId="669FA407" w:rsidR="002736BD" w:rsidRPr="000D18BA" w:rsidRDefault="00A25D7C" w:rsidP="000D18BA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5AD1B28A" w14:textId="169091F0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_________________</w:t>
      </w:r>
    </w:p>
    <w:p w14:paraId="39BB2BE7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C90199A" w14:textId="0D74F215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lastRenderedPageBreak/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48057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48057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1EBC2D3" w14:textId="4E0736F6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_________________</w:t>
      </w:r>
    </w:p>
    <w:p w14:paraId="4C9DBA72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4A3EBFF0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4F3D8A82" w:rsidR="00A67027" w:rsidRPr="002A5AFB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 xml:space="preserve">związku z prowadzoną działalnością gospodarczą, który został zgłoszony </w:t>
      </w:r>
      <w:r w:rsidR="000D18BA">
        <w:rPr>
          <w:rFonts w:eastAsia="Calibri" w:cs="Arial"/>
          <w:color w:val="000000"/>
          <w:sz w:val="22"/>
          <w:szCs w:val="22"/>
        </w:rPr>
        <w:br/>
      </w:r>
      <w:r w:rsidRPr="002A5AFB">
        <w:rPr>
          <w:rFonts w:eastAsia="Calibri" w:cs="Arial"/>
          <w:color w:val="000000"/>
          <w:sz w:val="22"/>
          <w:szCs w:val="22"/>
        </w:rPr>
        <w:t>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0D18BA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06F77AF7" w:rsidR="005B1521" w:rsidRPr="002A5AFB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08D32A1F" w14:textId="35BAA9D0" w:rsidR="00A67027" w:rsidRPr="002A5AFB" w:rsidRDefault="00000000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000000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5F35121F" w:rsidR="00470968" w:rsidRPr="002A5AFB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>był w sporze sądowym ze Spółką lub ze Spółką z GK ORLEN</w:t>
      </w:r>
    </w:p>
    <w:p w14:paraId="4D0AACEE" w14:textId="2356407B" w:rsidR="00470968" w:rsidRPr="002A5AFB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1205188A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C9019C4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7D368D" w:rsidRPr="002A5AFB">
        <w:rPr>
          <w:rFonts w:cs="Arial"/>
          <w:bCs/>
          <w:sz w:val="22"/>
          <w:szCs w:val="22"/>
        </w:rPr>
        <w:t>…</w:t>
      </w:r>
      <w:r w:rsidRPr="002A5AFB">
        <w:rPr>
          <w:rFonts w:cs="Arial"/>
          <w:bCs/>
          <w:sz w:val="22"/>
          <w:szCs w:val="22"/>
        </w:rPr>
        <w:t xml:space="preserve"> </w:t>
      </w:r>
      <w:r w:rsidR="00D40DC6" w:rsidRPr="002A5AFB">
        <w:rPr>
          <w:rFonts w:cs="Arial"/>
          <w:bCs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lastRenderedPageBreak/>
        <w:t>wdrożył odpowiednie środki techniczne i organizacyjne, zapewniające zgodność przetwarzania danych osobowych z przepisami RODO i ochronę praw osób, których dane dotyczą,</w:t>
      </w:r>
    </w:p>
    <w:p w14:paraId="1B2C6F78" w14:textId="3788F6B7" w:rsidR="00E4458A" w:rsidRPr="003F4F1B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0D18BA">
        <w:rPr>
          <w:rFonts w:cs="Arial"/>
          <w:sz w:val="22"/>
          <w:szCs w:val="22"/>
        </w:rPr>
        <w:br/>
      </w:r>
      <w:r w:rsidRPr="002A5AFB">
        <w:rPr>
          <w:rFonts w:cs="Arial"/>
          <w:sz w:val="22"/>
          <w:szCs w:val="22"/>
        </w:rPr>
        <w:t>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1C6D9E8D" w:rsidR="00A25D7C" w:rsidRPr="002A5AFB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0D18BA">
        <w:rPr>
          <w:rFonts w:cs="Arial"/>
          <w:bCs/>
          <w:sz w:val="22"/>
          <w:szCs w:val="22"/>
        </w:rPr>
        <w:br/>
      </w:r>
      <w:r w:rsidRPr="002A5AFB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3468596C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</w:p>
    <w:p w14:paraId="0C15EC47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2A5AFB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27755ED0" w14:textId="7BED58CC" w:rsidR="00A13F64" w:rsidRPr="002A5AFB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2A5AFB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2A5AFB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67907FB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0185BD9F" w14:textId="77777777" w:rsidR="00CD650B" w:rsidRDefault="00CD650B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550664CC" w14:textId="77777777" w:rsidR="00CD650B" w:rsidRDefault="00CD650B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56536196" w14:textId="77777777" w:rsidR="000D18BA" w:rsidRPr="002A5AFB" w:rsidRDefault="000D18BA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07E4FD2F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0D18BA">
        <w:rPr>
          <w:rFonts w:ascii="Arial" w:hAnsi="Arial" w:cs="Arial"/>
          <w:sz w:val="18"/>
        </w:rPr>
        <w:t xml:space="preserve">       </w:t>
      </w:r>
      <w:r w:rsidRPr="00E12B8E">
        <w:rPr>
          <w:rFonts w:ascii="Arial" w:hAnsi="Arial" w:cs="Arial"/>
          <w:sz w:val="18"/>
        </w:rPr>
        <w:t xml:space="preserve">podpis </w:t>
      </w:r>
      <w:r w:rsidR="000D18BA">
        <w:rPr>
          <w:rFonts w:ascii="Arial" w:hAnsi="Arial" w:cs="Arial"/>
          <w:sz w:val="18"/>
        </w:rPr>
        <w:t>Dostawcy</w:t>
      </w:r>
      <w:r w:rsidRPr="00E12B8E">
        <w:rPr>
          <w:rFonts w:ascii="Arial" w:hAnsi="Arial" w:cs="Arial"/>
          <w:sz w:val="18"/>
        </w:rPr>
        <w:tab/>
      </w:r>
    </w:p>
    <w:p w14:paraId="604DE1E9" w14:textId="6940F1F2" w:rsidR="00E97AA2" w:rsidRPr="00201B6D" w:rsidRDefault="00A25D7C" w:rsidP="00201B6D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31C50D7E" w14:textId="77777777" w:rsidR="001D4279" w:rsidRPr="008074AE" w:rsidRDefault="001D4279" w:rsidP="00E357D6">
      <w:pPr>
        <w:rPr>
          <w:sz w:val="18"/>
          <w:szCs w:val="18"/>
        </w:rPr>
      </w:pPr>
    </w:p>
    <w:sectPr w:rsidR="001D4279" w:rsidRPr="008074AE" w:rsidSect="00CD650B">
      <w:headerReference w:type="first" r:id="rId13"/>
      <w:footerReference w:type="first" r:id="rId14"/>
      <w:pgSz w:w="11906" w:h="16838" w:code="9"/>
      <w:pgMar w:top="190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8837E" w14:textId="77777777" w:rsidR="00C63EC4" w:rsidRDefault="00C63EC4">
      <w:r>
        <w:separator/>
      </w:r>
    </w:p>
  </w:endnote>
  <w:endnote w:type="continuationSeparator" w:id="0">
    <w:p w14:paraId="4E76D5FA" w14:textId="77777777" w:rsidR="00C63EC4" w:rsidRDefault="00C6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40A2CEA4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40A2CEA4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6DB5BE" w14:textId="77777777" w:rsidR="00D01D4B" w:rsidRPr="00D01D4B" w:rsidRDefault="00D01D4B" w:rsidP="00D01D4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</w:p>
                              <w:p w14:paraId="74E22398" w14:textId="77777777" w:rsidR="00D01D4B" w:rsidRPr="00D01D4B" w:rsidRDefault="00D01D4B" w:rsidP="00D01D4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Szczecinie</w:t>
                                </w: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Text Box 8" o:spid="_x0000_s1027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7D6DB5BE" w14:textId="77777777" w:rsidR="00D01D4B" w:rsidRPr="00D01D4B" w:rsidRDefault="00D01D4B" w:rsidP="00D01D4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</w:p>
                        <w:p w14:paraId="74E22398" w14:textId="77777777" w:rsidR="00D01D4B" w:rsidRPr="00D01D4B" w:rsidRDefault="00D01D4B" w:rsidP="00D01D4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Szczecinie</w:t>
                          </w: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F0C07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94FCC" w14:textId="77777777" w:rsidR="00C63EC4" w:rsidRDefault="00C63EC4">
      <w:r>
        <w:separator/>
      </w:r>
    </w:p>
  </w:footnote>
  <w:footnote w:type="continuationSeparator" w:id="0">
    <w:p w14:paraId="7B46A794" w14:textId="77777777" w:rsidR="00C63EC4" w:rsidRDefault="00C6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7229" w14:textId="47FCD0C0" w:rsidR="00D01D4B" w:rsidRDefault="00D01D4B">
    <w:pPr>
      <w:pStyle w:val="Nagwek"/>
    </w:pPr>
    <w:r>
      <w:rPr>
        <w:noProof/>
      </w:rPr>
      <w:drawing>
        <wp:inline distT="0" distB="0" distL="0" distR="0" wp14:anchorId="44FC9220" wp14:editId="678081B4">
          <wp:extent cx="1103630" cy="426720"/>
          <wp:effectExtent l="0" t="0" r="1270" b="0"/>
          <wp:docPr id="2034944407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BAFEBE" w14:textId="77777777" w:rsidR="00D01D4B" w:rsidRDefault="00D01D4B">
    <w:pPr>
      <w:pStyle w:val="Nagwek"/>
    </w:pPr>
  </w:p>
  <w:p w14:paraId="7A150A28" w14:textId="79949C53" w:rsidR="00D01D4B" w:rsidRPr="00CD650B" w:rsidRDefault="00D01D4B">
    <w:pPr>
      <w:pStyle w:val="Nagwek"/>
      <w:rPr>
        <w:b/>
        <w:sz w:val="16"/>
        <w:szCs w:val="16"/>
      </w:rPr>
    </w:pPr>
    <w:r w:rsidRPr="00D01D4B">
      <w:rPr>
        <w:b/>
        <w:sz w:val="16"/>
        <w:szCs w:val="16"/>
      </w:rPr>
      <w:t>„</w:t>
    </w:r>
    <w:r w:rsidR="00CD650B" w:rsidRPr="00CD650B">
      <w:rPr>
        <w:b/>
        <w:bCs/>
        <w:iCs/>
        <w:sz w:val="16"/>
        <w:szCs w:val="16"/>
      </w:rPr>
      <w:t>Wykonanie robót budowlanych w budynku Gazowni w Stargardzie zlokalizowanym przy ul. Reymonta 16 w m. Stargard</w:t>
    </w:r>
    <w:r w:rsidRPr="00D01D4B">
      <w:rPr>
        <w:b/>
        <w:bCs/>
        <w:iCs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E02E28"/>
    <w:multiLevelType w:val="multilevel"/>
    <w:tmpl w:val="BB902A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67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70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3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70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2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4"/>
  </w:num>
  <w:num w:numId="16" w16cid:durableId="1952782485">
    <w:abstractNumId w:val="53"/>
  </w:num>
  <w:num w:numId="17" w16cid:durableId="436102842">
    <w:abstractNumId w:val="75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0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1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7"/>
  </w:num>
  <w:num w:numId="41" w16cid:durableId="785009284">
    <w:abstractNumId w:val="79"/>
  </w:num>
  <w:num w:numId="42" w16cid:durableId="1282110272">
    <w:abstractNumId w:val="73"/>
  </w:num>
  <w:num w:numId="43" w16cid:durableId="2103135822">
    <w:abstractNumId w:val="82"/>
  </w:num>
  <w:num w:numId="44" w16cid:durableId="150217821">
    <w:abstractNumId w:val="42"/>
  </w:num>
  <w:num w:numId="45" w16cid:durableId="1671985734">
    <w:abstractNumId w:val="69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2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8"/>
  </w:num>
  <w:num w:numId="59" w16cid:durableId="1775787579">
    <w:abstractNumId w:val="19"/>
  </w:num>
  <w:num w:numId="60" w16cid:durableId="1123041711">
    <w:abstractNumId w:val="76"/>
  </w:num>
  <w:num w:numId="61" w16cid:durableId="242375273">
    <w:abstractNumId w:val="93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8"/>
  </w:num>
  <w:num w:numId="75" w16cid:durableId="1159230554">
    <w:abstractNumId w:val="77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 w:numId="95" w16cid:durableId="354497799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37A34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18BA"/>
    <w:rsid w:val="000D60EC"/>
    <w:rsid w:val="000D6779"/>
    <w:rsid w:val="000E3235"/>
    <w:rsid w:val="000F0731"/>
    <w:rsid w:val="000F0BED"/>
    <w:rsid w:val="00100584"/>
    <w:rsid w:val="001069F4"/>
    <w:rsid w:val="00107A22"/>
    <w:rsid w:val="001168A7"/>
    <w:rsid w:val="00131B50"/>
    <w:rsid w:val="00135D81"/>
    <w:rsid w:val="00136CBF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84F76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16632"/>
    <w:rsid w:val="00220F86"/>
    <w:rsid w:val="00222137"/>
    <w:rsid w:val="002235B0"/>
    <w:rsid w:val="00234E43"/>
    <w:rsid w:val="00235A24"/>
    <w:rsid w:val="00237600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02945"/>
    <w:rsid w:val="00310188"/>
    <w:rsid w:val="0031482C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2F35"/>
    <w:rsid w:val="00335378"/>
    <w:rsid w:val="00336621"/>
    <w:rsid w:val="00342FA4"/>
    <w:rsid w:val="00343EE5"/>
    <w:rsid w:val="00345C87"/>
    <w:rsid w:val="003518D5"/>
    <w:rsid w:val="00351B6D"/>
    <w:rsid w:val="003531E7"/>
    <w:rsid w:val="00353264"/>
    <w:rsid w:val="003553A9"/>
    <w:rsid w:val="00365A8A"/>
    <w:rsid w:val="00366D50"/>
    <w:rsid w:val="00371766"/>
    <w:rsid w:val="0037267A"/>
    <w:rsid w:val="003750EC"/>
    <w:rsid w:val="003770EA"/>
    <w:rsid w:val="00381E19"/>
    <w:rsid w:val="003832C7"/>
    <w:rsid w:val="0039221D"/>
    <w:rsid w:val="003974D3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0A6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0D18"/>
    <w:rsid w:val="004A25ED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813"/>
    <w:rsid w:val="004E5185"/>
    <w:rsid w:val="004F051D"/>
    <w:rsid w:val="004F0C8B"/>
    <w:rsid w:val="004F1C65"/>
    <w:rsid w:val="004F36E7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211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20C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D7BB8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3420A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4E72"/>
    <w:rsid w:val="0079751B"/>
    <w:rsid w:val="007A0186"/>
    <w:rsid w:val="007A137F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764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872"/>
    <w:rsid w:val="008F1B75"/>
    <w:rsid w:val="008F5B3F"/>
    <w:rsid w:val="008F642E"/>
    <w:rsid w:val="009021C1"/>
    <w:rsid w:val="009057A1"/>
    <w:rsid w:val="00907EC1"/>
    <w:rsid w:val="00910705"/>
    <w:rsid w:val="0091704E"/>
    <w:rsid w:val="0092059B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3A5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86E"/>
    <w:rsid w:val="009A2A65"/>
    <w:rsid w:val="009A4B64"/>
    <w:rsid w:val="009A4D33"/>
    <w:rsid w:val="009A53B7"/>
    <w:rsid w:val="009A7EAC"/>
    <w:rsid w:val="009B289D"/>
    <w:rsid w:val="009B346A"/>
    <w:rsid w:val="009B6AE7"/>
    <w:rsid w:val="009C0205"/>
    <w:rsid w:val="009C5329"/>
    <w:rsid w:val="009C77DA"/>
    <w:rsid w:val="009D030A"/>
    <w:rsid w:val="009E24A1"/>
    <w:rsid w:val="009F1076"/>
    <w:rsid w:val="009F5793"/>
    <w:rsid w:val="009F749C"/>
    <w:rsid w:val="00A04B22"/>
    <w:rsid w:val="00A0530E"/>
    <w:rsid w:val="00A05B59"/>
    <w:rsid w:val="00A06AA5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2B35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550B0"/>
    <w:rsid w:val="00B63029"/>
    <w:rsid w:val="00B64172"/>
    <w:rsid w:val="00B6568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D7BA1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3EC4"/>
    <w:rsid w:val="00C6529D"/>
    <w:rsid w:val="00C81E07"/>
    <w:rsid w:val="00C84801"/>
    <w:rsid w:val="00C90D3B"/>
    <w:rsid w:val="00C90D75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D650B"/>
    <w:rsid w:val="00CE0316"/>
    <w:rsid w:val="00CE1976"/>
    <w:rsid w:val="00CE2575"/>
    <w:rsid w:val="00CE6E4F"/>
    <w:rsid w:val="00D00612"/>
    <w:rsid w:val="00D01D4B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0A5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357D6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55E4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1D6E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E6E9B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6</TotalTime>
  <Pages>3</Pages>
  <Words>815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Gierońska Dominika (PSG)</cp:lastModifiedBy>
  <cp:revision>6</cp:revision>
  <cp:lastPrinted>2008-02-25T07:24:00Z</cp:lastPrinted>
  <dcterms:created xsi:type="dcterms:W3CDTF">2026-08-20T09:39:00Z</dcterms:created>
  <dcterms:modified xsi:type="dcterms:W3CDTF">2026-08-21T09:05:00Z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